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6201ADDD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5B7DE9" w:rsidRPr="005B7DE9">
        <w:rPr>
          <w:rFonts w:ascii="Helvetica" w:hAnsi="Helvetica" w:cs="Courier New"/>
          <w:b/>
          <w:bCs/>
          <w:szCs w:val="22"/>
        </w:rPr>
        <w:t>60</w:t>
      </w:r>
      <w:r w:rsidRPr="005B7DE9">
        <w:rPr>
          <w:rFonts w:ascii="Helvetica" w:hAnsi="Helvetica" w:cs="Courier New"/>
          <w:b/>
          <w:bCs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BFC1595" w14:textId="77777777" w:rsidR="004051F6" w:rsidRDefault="004051F6" w:rsidP="00DD7759">
      <w:r>
        <w:separator/>
      </w:r>
    </w:p>
  </w:endnote>
  <w:endnote w:type="continuationSeparator" w:id="0">
    <w:p w14:paraId="0FE0E896" w14:textId="77777777" w:rsidR="004051F6" w:rsidRDefault="004051F6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323BDB" w14:textId="77777777" w:rsidR="004051F6" w:rsidRDefault="004051F6" w:rsidP="00DD7759">
      <w:r>
        <w:separator/>
      </w:r>
    </w:p>
  </w:footnote>
  <w:footnote w:type="continuationSeparator" w:id="0">
    <w:p w14:paraId="57FB5BEE" w14:textId="77777777" w:rsidR="004051F6" w:rsidRDefault="004051F6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051F6"/>
    <w:rsid w:val="00417BD8"/>
    <w:rsid w:val="00441BDA"/>
    <w:rsid w:val="00450550"/>
    <w:rsid w:val="0047178F"/>
    <w:rsid w:val="00487B0C"/>
    <w:rsid w:val="004C5248"/>
    <w:rsid w:val="004D04C6"/>
    <w:rsid w:val="0057641F"/>
    <w:rsid w:val="00582C9C"/>
    <w:rsid w:val="00591817"/>
    <w:rsid w:val="005B7DE9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67AB0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57641F"/>
    <w:rsid w:val="009C107D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C0B7F9E0-D00A-4004-A4E9-F82E92DD6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599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2026-07-20T13:34:00Z</dcterms:created>
  <dcterms:modified xsi:type="dcterms:W3CDTF">2026-07-20T13:34:00Z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